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9C7A4" w14:textId="4B4755F9" w:rsidR="00F50F1D" w:rsidRDefault="00DA7ED9" w:rsidP="00B30EB4">
      <w:pPr>
        <w:pStyle w:val="Tittel"/>
      </w:pPr>
      <w:r>
        <w:t xml:space="preserve">Vedlegg 4 - </w:t>
      </w:r>
      <w:r w:rsidR="00F50F1D" w:rsidRPr="00F02787">
        <w:t>Svarskjema referanser</w:t>
      </w:r>
    </w:p>
    <w:p w14:paraId="17B77508" w14:textId="77777777" w:rsidR="00B30EB4" w:rsidRPr="00B30EB4" w:rsidRDefault="00B30EB4" w:rsidP="00B30EB4"/>
    <w:tbl>
      <w:tblPr>
        <w:tblStyle w:val="Tabellrutenett"/>
        <w:tblW w:w="9355" w:type="dxa"/>
        <w:tblLook w:val="0420" w:firstRow="1" w:lastRow="0" w:firstColumn="0" w:lastColumn="0" w:noHBand="0" w:noVBand="1"/>
      </w:tblPr>
      <w:tblGrid>
        <w:gridCol w:w="4706"/>
        <w:gridCol w:w="4649"/>
      </w:tblGrid>
      <w:tr w:rsidR="00F50F1D" w14:paraId="5F8417C3" w14:textId="77777777" w:rsidTr="00F50F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706" w:type="dxa"/>
          </w:tcPr>
          <w:p w14:paraId="261CDD82" w14:textId="77777777" w:rsidR="00F50F1D" w:rsidRDefault="00F50F1D" w:rsidP="00F14919">
            <w:r>
              <w:t>Tilbyder</w:t>
            </w:r>
          </w:p>
        </w:tc>
        <w:tc>
          <w:tcPr>
            <w:tcW w:w="4649" w:type="dxa"/>
          </w:tcPr>
          <w:p w14:paraId="3C6A9287" w14:textId="77777777" w:rsidR="00F50F1D" w:rsidRDefault="00F50F1D" w:rsidP="00F14919">
            <w:r>
              <w:t>Organisasjonsnummer</w:t>
            </w:r>
          </w:p>
        </w:tc>
      </w:tr>
      <w:tr w:rsidR="00F50F1D" w14:paraId="3ED6A2C0" w14:textId="77777777" w:rsidTr="00F50F1D">
        <w:tc>
          <w:tcPr>
            <w:tcW w:w="4706" w:type="dxa"/>
          </w:tcPr>
          <w:p w14:paraId="6990820F" w14:textId="77777777" w:rsidR="00F50F1D" w:rsidRDefault="00F50F1D" w:rsidP="00F14919"/>
        </w:tc>
        <w:tc>
          <w:tcPr>
            <w:tcW w:w="4649" w:type="dxa"/>
          </w:tcPr>
          <w:p w14:paraId="67DA5AB4" w14:textId="77777777" w:rsidR="00F50F1D" w:rsidRDefault="00F50F1D" w:rsidP="00F14919"/>
        </w:tc>
      </w:tr>
    </w:tbl>
    <w:p w14:paraId="73C370D3" w14:textId="2A0ADCD8" w:rsidR="00021F2E" w:rsidRPr="007547E2" w:rsidRDefault="007533F7" w:rsidP="00021F2E">
      <w:r w:rsidRPr="007547E2">
        <w:t xml:space="preserve">Tilbyder skal fylle ut i henhold til dokumentasjonkravet </w:t>
      </w:r>
      <w:r w:rsidR="00021F2E" w:rsidRPr="007547E2">
        <w:t xml:space="preserve">i Pkt. 4.3. i Konkurransebestemmelser. </w:t>
      </w:r>
      <w:r w:rsidR="00C7473D" w:rsidRPr="00AC6D5F">
        <w:rPr>
          <w:color w:val="000000" w:themeColor="text1"/>
        </w:rPr>
        <w:t>Kravet anses oppfylt om entreprenøren kan fremvise minimum 1 og opp til 3 referanseprosjekter i løpet av de 5 siste år med</w:t>
      </w:r>
      <w:r w:rsidR="00C7473D">
        <w:rPr>
          <w:color w:val="000000" w:themeColor="text1"/>
        </w:rPr>
        <w:t xml:space="preserve"> tilstrekkelig</w:t>
      </w:r>
      <w:r w:rsidR="00C7473D" w:rsidRPr="00AC6D5F">
        <w:rPr>
          <w:color w:val="000000" w:themeColor="text1"/>
        </w:rPr>
        <w:t xml:space="preserve"> karakteristikk</w:t>
      </w:r>
      <w:r w:rsidR="00C7473D">
        <w:rPr>
          <w:color w:val="000000" w:themeColor="text1"/>
        </w:rPr>
        <w:t xml:space="preserve"> innen rehabilitering</w:t>
      </w:r>
      <w:r w:rsidR="00C7473D" w:rsidRPr="00AC6D5F">
        <w:rPr>
          <w:color w:val="000000" w:themeColor="text1"/>
        </w:rPr>
        <w:t xml:space="preserve">, </w:t>
      </w:r>
      <w:r w:rsidR="00C7473D">
        <w:rPr>
          <w:color w:val="000000" w:themeColor="text1"/>
        </w:rPr>
        <w:t>kostnads</w:t>
      </w:r>
      <w:r w:rsidR="00C7473D" w:rsidRPr="00AC6D5F">
        <w:rPr>
          <w:color w:val="000000" w:themeColor="text1"/>
        </w:rPr>
        <w:t>omfang og kompleksitet som det denne anskaffelse omfatter.</w:t>
      </w:r>
    </w:p>
    <w:p w14:paraId="4B2E8727" w14:textId="2BCC3502" w:rsidR="00F50F1D" w:rsidRPr="00F02787" w:rsidRDefault="00F50F1D" w:rsidP="00F02787"/>
    <w:p w14:paraId="5303B01E" w14:textId="77777777" w:rsidR="00F50F1D" w:rsidRPr="00F02787" w:rsidRDefault="00F50F1D" w:rsidP="00C91980">
      <w:pPr>
        <w:spacing w:after="240"/>
      </w:pPr>
      <w:r w:rsidRPr="00F02787">
        <w:t xml:space="preserve">Listen benyttes av </w:t>
      </w:r>
      <w:r>
        <w:t>o</w:t>
      </w:r>
      <w:r w:rsidRPr="00F02787">
        <w:t xml:space="preserve">ppdragsgiver ved vurdering av </w:t>
      </w:r>
      <w:r>
        <w:t>t</w:t>
      </w:r>
      <w:r w:rsidRPr="00F02787">
        <w:t>ilbyders kvalifikasjoner</w:t>
      </w:r>
      <w:r>
        <w:t>.</w:t>
      </w:r>
    </w:p>
    <w:tbl>
      <w:tblPr>
        <w:tblStyle w:val="Tabellrutenett"/>
        <w:tblW w:w="9354" w:type="dxa"/>
        <w:tblLook w:val="06A0" w:firstRow="1" w:lastRow="0" w:firstColumn="1" w:lastColumn="0" w:noHBand="1" w:noVBand="1"/>
      </w:tblPr>
      <w:tblGrid>
        <w:gridCol w:w="3118"/>
        <w:gridCol w:w="6236"/>
      </w:tblGrid>
      <w:tr w:rsidR="00F50F1D" w:rsidRPr="00F02787" w14:paraId="3D7D4840" w14:textId="77777777" w:rsidTr="000278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4" w:type="dxa"/>
            <w:gridSpan w:val="2"/>
          </w:tcPr>
          <w:p w14:paraId="4F885DA4" w14:textId="77777777" w:rsidR="00F50F1D" w:rsidRPr="00F02787" w:rsidRDefault="00F50F1D" w:rsidP="00DD2FD0">
            <w:pPr>
              <w:jc w:val="center"/>
            </w:pPr>
            <w:r w:rsidRPr="00F02787">
              <w:t>Leveranse 1</w:t>
            </w:r>
          </w:p>
        </w:tc>
      </w:tr>
      <w:tr w:rsidR="00F50F1D" w:rsidRPr="00F02787" w14:paraId="4B4673F3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0A4999C4" w14:textId="77777777" w:rsidR="00F50F1D" w:rsidRPr="00F02787" w:rsidRDefault="00F50F1D" w:rsidP="00F02787">
            <w:r w:rsidRPr="00F02787">
              <w:t>Firmanavn kunde</w:t>
            </w:r>
          </w:p>
        </w:tc>
        <w:tc>
          <w:tcPr>
            <w:tcW w:w="6236" w:type="dxa"/>
          </w:tcPr>
          <w:p w14:paraId="449CB7DD" w14:textId="77777777" w:rsidR="00F50F1D" w:rsidRPr="00F02787" w:rsidRDefault="00F50F1D" w:rsidP="00F02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6025ED74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68DB02DF" w14:textId="6137F4FB" w:rsidR="00F50F1D" w:rsidRPr="00F02787" w:rsidRDefault="000278C9" w:rsidP="00F02787">
            <w:r>
              <w:t>Referanseperson som kan kontaktes</w:t>
            </w:r>
            <w:r w:rsidR="00F50F1D" w:rsidRPr="00F02787">
              <w:t xml:space="preserve"> hos kunde</w:t>
            </w:r>
          </w:p>
        </w:tc>
        <w:tc>
          <w:tcPr>
            <w:tcW w:w="6236" w:type="dxa"/>
          </w:tcPr>
          <w:p w14:paraId="350A1DCC" w14:textId="77777777" w:rsidR="00F50F1D" w:rsidRPr="00F02787" w:rsidRDefault="00F50F1D" w:rsidP="00F02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5CC28811" w14:textId="77777777" w:rsidTr="000278C9">
        <w:trPr>
          <w:trHeight w:val="5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2A136CE2" w14:textId="77777777" w:rsidR="00F50F1D" w:rsidRPr="00F02787" w:rsidRDefault="00F50F1D" w:rsidP="00F02787">
            <w:r w:rsidRPr="00F02787">
              <w:t>Telefonnummer</w:t>
            </w:r>
          </w:p>
        </w:tc>
        <w:tc>
          <w:tcPr>
            <w:tcW w:w="6236" w:type="dxa"/>
          </w:tcPr>
          <w:p w14:paraId="4644E99A" w14:textId="77777777" w:rsidR="00F50F1D" w:rsidRPr="00F02787" w:rsidRDefault="00F50F1D" w:rsidP="00F02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278C9" w:rsidRPr="00F02787" w14:paraId="2C576363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26F404CE" w14:textId="592A5CE0" w:rsidR="000278C9" w:rsidRPr="00F02787" w:rsidRDefault="000278C9" w:rsidP="00F02787">
            <w:r>
              <w:t>Adresse for prosjektet</w:t>
            </w:r>
          </w:p>
        </w:tc>
        <w:tc>
          <w:tcPr>
            <w:tcW w:w="6236" w:type="dxa"/>
          </w:tcPr>
          <w:p w14:paraId="7A6914FF" w14:textId="77777777" w:rsidR="000278C9" w:rsidRPr="00F02787" w:rsidRDefault="000278C9" w:rsidP="00F02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38B15488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2DEAED30" w14:textId="73320129" w:rsidR="00F50F1D" w:rsidRPr="00F02787" w:rsidRDefault="00F50F1D" w:rsidP="00F02787">
            <w:r w:rsidRPr="00F02787">
              <w:t xml:space="preserve">Leveransens </w:t>
            </w:r>
            <w:r w:rsidR="000278C9">
              <w:t>Nøkkeltall</w:t>
            </w:r>
          </w:p>
        </w:tc>
        <w:tc>
          <w:tcPr>
            <w:tcW w:w="6236" w:type="dxa"/>
          </w:tcPr>
          <w:p w14:paraId="289A0B54" w14:textId="77777777" w:rsidR="00F50F1D" w:rsidRPr="00F02787" w:rsidRDefault="00F50F1D" w:rsidP="00F02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7FEC57C9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0604B608" w14:textId="36C5232A" w:rsidR="00F50F1D" w:rsidRPr="00F02787" w:rsidRDefault="00F50F1D" w:rsidP="00F02787">
            <w:r w:rsidRPr="00F02787">
              <w:t xml:space="preserve">Leveransens </w:t>
            </w:r>
            <w:r w:rsidR="000278C9">
              <w:t>Start og sluttdato</w:t>
            </w:r>
          </w:p>
        </w:tc>
        <w:tc>
          <w:tcPr>
            <w:tcW w:w="6236" w:type="dxa"/>
          </w:tcPr>
          <w:p w14:paraId="7DC81576" w14:textId="77777777" w:rsidR="00F50F1D" w:rsidRPr="00F02787" w:rsidRDefault="00F50F1D" w:rsidP="00F02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7B72D47C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28F0A70B" w14:textId="77777777" w:rsidR="00F50F1D" w:rsidRPr="00F02787" w:rsidRDefault="00F50F1D" w:rsidP="00F02787">
            <w:r w:rsidRPr="00F02787">
              <w:t>Offentlig eller privat kunde</w:t>
            </w:r>
          </w:p>
        </w:tc>
        <w:tc>
          <w:tcPr>
            <w:tcW w:w="6236" w:type="dxa"/>
          </w:tcPr>
          <w:p w14:paraId="33450F90" w14:textId="77777777" w:rsidR="00F50F1D" w:rsidRPr="00F02787" w:rsidRDefault="00F50F1D" w:rsidP="00F02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3919070A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7F4E9CB1" w14:textId="2F05077B" w:rsidR="00F50F1D" w:rsidRPr="00F02787" w:rsidRDefault="00F50F1D" w:rsidP="00F02787">
            <w:r w:rsidRPr="00F02787">
              <w:t>Beskrivelse av leveransen</w:t>
            </w:r>
            <w:r w:rsidR="002A4501">
              <w:t xml:space="preserve"> (</w:t>
            </w:r>
            <w:r w:rsidR="002A4501" w:rsidRPr="000E7FD2">
              <w:t>Prosjektbeskrivelse, blant annet hva oppdraget omfattet, gjennomføringsmodell, og hva som ble levert</w:t>
            </w:r>
            <w:r w:rsidR="002A4501">
              <w:t>)</w:t>
            </w:r>
            <w:r w:rsidR="00926260">
              <w:t>, jfr kvalifikasjonskrav</w:t>
            </w:r>
          </w:p>
        </w:tc>
        <w:tc>
          <w:tcPr>
            <w:tcW w:w="6236" w:type="dxa"/>
          </w:tcPr>
          <w:p w14:paraId="05DE380D" w14:textId="77777777" w:rsidR="00F50F1D" w:rsidRPr="00F02787" w:rsidRDefault="00F50F1D" w:rsidP="00F02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102FECF1" w14:textId="77777777" w:rsidR="00F50F1D" w:rsidRDefault="00F50F1D" w:rsidP="00F02787"/>
    <w:tbl>
      <w:tblPr>
        <w:tblStyle w:val="Tabellrutenett"/>
        <w:tblW w:w="9354" w:type="dxa"/>
        <w:tblLook w:val="06A0" w:firstRow="1" w:lastRow="0" w:firstColumn="1" w:lastColumn="0" w:noHBand="1" w:noVBand="1"/>
      </w:tblPr>
      <w:tblGrid>
        <w:gridCol w:w="3118"/>
        <w:gridCol w:w="6236"/>
      </w:tblGrid>
      <w:tr w:rsidR="00C7473D" w:rsidRPr="00F02787" w14:paraId="414EB601" w14:textId="77777777" w:rsidTr="005C74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4" w:type="dxa"/>
            <w:gridSpan w:val="2"/>
          </w:tcPr>
          <w:p w14:paraId="70F34FF1" w14:textId="639C358D" w:rsidR="00C7473D" w:rsidRPr="00F02787" w:rsidRDefault="00C7473D" w:rsidP="005C74DE">
            <w:pPr>
              <w:jc w:val="center"/>
            </w:pPr>
            <w:r w:rsidRPr="00F02787">
              <w:t xml:space="preserve">Leveranse </w:t>
            </w:r>
            <w:r>
              <w:t>2</w:t>
            </w:r>
          </w:p>
        </w:tc>
      </w:tr>
      <w:tr w:rsidR="00C7473D" w:rsidRPr="00F02787" w14:paraId="0E0212C4" w14:textId="77777777" w:rsidTr="005C74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03A91C1C" w14:textId="77777777" w:rsidR="00C7473D" w:rsidRPr="00F02787" w:rsidRDefault="00C7473D" w:rsidP="005C74DE">
            <w:r w:rsidRPr="00F02787">
              <w:t>Firmanavn kunde</w:t>
            </w:r>
          </w:p>
        </w:tc>
        <w:tc>
          <w:tcPr>
            <w:tcW w:w="6236" w:type="dxa"/>
          </w:tcPr>
          <w:p w14:paraId="09A80630" w14:textId="77777777" w:rsidR="00C7473D" w:rsidRPr="00F02787" w:rsidRDefault="00C7473D" w:rsidP="005C74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7473D" w:rsidRPr="00F02787" w14:paraId="4343C9C4" w14:textId="77777777" w:rsidTr="005C74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0096ACF1" w14:textId="77777777" w:rsidR="00C7473D" w:rsidRPr="00F02787" w:rsidRDefault="00C7473D" w:rsidP="005C74DE">
            <w:r>
              <w:t>Referanseperson som kan kontaktes</w:t>
            </w:r>
            <w:r w:rsidRPr="00F02787">
              <w:t xml:space="preserve"> hos kunde</w:t>
            </w:r>
          </w:p>
        </w:tc>
        <w:tc>
          <w:tcPr>
            <w:tcW w:w="6236" w:type="dxa"/>
          </w:tcPr>
          <w:p w14:paraId="2F7554D2" w14:textId="77777777" w:rsidR="00C7473D" w:rsidRPr="00F02787" w:rsidRDefault="00C7473D" w:rsidP="005C74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7473D" w:rsidRPr="00F02787" w14:paraId="2E076EF1" w14:textId="77777777" w:rsidTr="005C74DE">
        <w:trPr>
          <w:trHeight w:val="5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1AA04281" w14:textId="77777777" w:rsidR="00C7473D" w:rsidRPr="00F02787" w:rsidRDefault="00C7473D" w:rsidP="005C74DE">
            <w:r w:rsidRPr="00F02787">
              <w:t>Telefonnummer</w:t>
            </w:r>
          </w:p>
        </w:tc>
        <w:tc>
          <w:tcPr>
            <w:tcW w:w="6236" w:type="dxa"/>
          </w:tcPr>
          <w:p w14:paraId="11240604" w14:textId="77777777" w:rsidR="00C7473D" w:rsidRPr="00F02787" w:rsidRDefault="00C7473D" w:rsidP="005C74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7473D" w:rsidRPr="00F02787" w14:paraId="7ED471E1" w14:textId="77777777" w:rsidTr="005C74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6E37E2D3" w14:textId="77777777" w:rsidR="00C7473D" w:rsidRPr="00F02787" w:rsidRDefault="00C7473D" w:rsidP="005C74DE">
            <w:r>
              <w:t>Adresse for prosjektet</w:t>
            </w:r>
          </w:p>
        </w:tc>
        <w:tc>
          <w:tcPr>
            <w:tcW w:w="6236" w:type="dxa"/>
          </w:tcPr>
          <w:p w14:paraId="7105993B" w14:textId="77777777" w:rsidR="00C7473D" w:rsidRPr="00F02787" w:rsidRDefault="00C7473D" w:rsidP="005C74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7473D" w:rsidRPr="00F02787" w14:paraId="48B2EABD" w14:textId="77777777" w:rsidTr="005C74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3721B1E9" w14:textId="77777777" w:rsidR="00C7473D" w:rsidRPr="00F02787" w:rsidRDefault="00C7473D" w:rsidP="005C74DE">
            <w:r w:rsidRPr="00F02787">
              <w:t xml:space="preserve">Leveransens </w:t>
            </w:r>
            <w:r>
              <w:t>Nøkkeltall</w:t>
            </w:r>
          </w:p>
        </w:tc>
        <w:tc>
          <w:tcPr>
            <w:tcW w:w="6236" w:type="dxa"/>
          </w:tcPr>
          <w:p w14:paraId="22B30426" w14:textId="77777777" w:rsidR="00C7473D" w:rsidRPr="00F02787" w:rsidRDefault="00C7473D" w:rsidP="005C74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7473D" w:rsidRPr="00F02787" w14:paraId="7238B940" w14:textId="77777777" w:rsidTr="005C74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12E432B3" w14:textId="77777777" w:rsidR="00C7473D" w:rsidRPr="00F02787" w:rsidRDefault="00C7473D" w:rsidP="005C74DE">
            <w:r w:rsidRPr="00F02787">
              <w:t xml:space="preserve">Leveransens </w:t>
            </w:r>
            <w:r>
              <w:t>Start og sluttdato</w:t>
            </w:r>
          </w:p>
        </w:tc>
        <w:tc>
          <w:tcPr>
            <w:tcW w:w="6236" w:type="dxa"/>
          </w:tcPr>
          <w:p w14:paraId="5779AEEE" w14:textId="77777777" w:rsidR="00C7473D" w:rsidRPr="00F02787" w:rsidRDefault="00C7473D" w:rsidP="005C74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7473D" w:rsidRPr="00F02787" w14:paraId="5E1FA444" w14:textId="77777777" w:rsidTr="005C74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0527AF75" w14:textId="77777777" w:rsidR="00C7473D" w:rsidRPr="00F02787" w:rsidRDefault="00C7473D" w:rsidP="005C74DE">
            <w:r w:rsidRPr="00F02787">
              <w:t>Offentlig eller privat kunde</w:t>
            </w:r>
          </w:p>
        </w:tc>
        <w:tc>
          <w:tcPr>
            <w:tcW w:w="6236" w:type="dxa"/>
          </w:tcPr>
          <w:p w14:paraId="5E82E1DC" w14:textId="77777777" w:rsidR="00C7473D" w:rsidRPr="00F02787" w:rsidRDefault="00C7473D" w:rsidP="005C74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7473D" w:rsidRPr="00F02787" w14:paraId="559A479A" w14:textId="77777777" w:rsidTr="005C74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7EED9B64" w14:textId="77777777" w:rsidR="00C7473D" w:rsidRPr="00F02787" w:rsidRDefault="00C7473D" w:rsidP="005C74DE">
            <w:r w:rsidRPr="00F02787">
              <w:t>Beskrivelse av leveransen</w:t>
            </w:r>
            <w:r>
              <w:t xml:space="preserve"> (</w:t>
            </w:r>
            <w:r w:rsidRPr="000E7FD2">
              <w:t>Prosjektbeskrivelse, blant annet hva oppdraget omfattet, gjennomføringsmodell, og hva som ble levert</w:t>
            </w:r>
            <w:r>
              <w:t>), jfr kvalifikasjonskrav</w:t>
            </w:r>
          </w:p>
        </w:tc>
        <w:tc>
          <w:tcPr>
            <w:tcW w:w="6236" w:type="dxa"/>
          </w:tcPr>
          <w:p w14:paraId="7C6F5199" w14:textId="77777777" w:rsidR="00C7473D" w:rsidRPr="00F02787" w:rsidRDefault="00C7473D" w:rsidP="005C74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4055F502" w14:textId="77777777" w:rsidR="00C7473D" w:rsidRDefault="00C7473D" w:rsidP="00F02787"/>
    <w:tbl>
      <w:tblPr>
        <w:tblStyle w:val="Tabellrutenett"/>
        <w:tblW w:w="9354" w:type="dxa"/>
        <w:tblLook w:val="06A0" w:firstRow="1" w:lastRow="0" w:firstColumn="1" w:lastColumn="0" w:noHBand="1" w:noVBand="1"/>
      </w:tblPr>
      <w:tblGrid>
        <w:gridCol w:w="3118"/>
        <w:gridCol w:w="6236"/>
      </w:tblGrid>
      <w:tr w:rsidR="00C7473D" w:rsidRPr="00F02787" w14:paraId="7BBC513D" w14:textId="77777777" w:rsidTr="005C74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4" w:type="dxa"/>
            <w:gridSpan w:val="2"/>
          </w:tcPr>
          <w:p w14:paraId="55E98C68" w14:textId="209ACD3E" w:rsidR="00C7473D" w:rsidRPr="00F02787" w:rsidRDefault="00C7473D" w:rsidP="005C74DE">
            <w:pPr>
              <w:jc w:val="center"/>
            </w:pPr>
            <w:r w:rsidRPr="00F02787">
              <w:lastRenderedPageBreak/>
              <w:t xml:space="preserve">Leveranse </w:t>
            </w:r>
            <w:r>
              <w:t>3</w:t>
            </w:r>
          </w:p>
        </w:tc>
      </w:tr>
      <w:tr w:rsidR="00C7473D" w:rsidRPr="00F02787" w14:paraId="1B5A4CCA" w14:textId="77777777" w:rsidTr="005C74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02857ABD" w14:textId="77777777" w:rsidR="00C7473D" w:rsidRPr="00F02787" w:rsidRDefault="00C7473D" w:rsidP="005C74DE">
            <w:r w:rsidRPr="00F02787">
              <w:t>Firmanavn kunde</w:t>
            </w:r>
          </w:p>
        </w:tc>
        <w:tc>
          <w:tcPr>
            <w:tcW w:w="6236" w:type="dxa"/>
          </w:tcPr>
          <w:p w14:paraId="55C25596" w14:textId="77777777" w:rsidR="00C7473D" w:rsidRPr="00F02787" w:rsidRDefault="00C7473D" w:rsidP="005C74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7473D" w:rsidRPr="00F02787" w14:paraId="1068BA3D" w14:textId="77777777" w:rsidTr="005C74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72409E12" w14:textId="77777777" w:rsidR="00C7473D" w:rsidRPr="00F02787" w:rsidRDefault="00C7473D" w:rsidP="005C74DE">
            <w:r>
              <w:t>Referanseperson som kan kontaktes</w:t>
            </w:r>
            <w:r w:rsidRPr="00F02787">
              <w:t xml:space="preserve"> hos kunde</w:t>
            </w:r>
          </w:p>
        </w:tc>
        <w:tc>
          <w:tcPr>
            <w:tcW w:w="6236" w:type="dxa"/>
          </w:tcPr>
          <w:p w14:paraId="33FD1DB0" w14:textId="77777777" w:rsidR="00C7473D" w:rsidRPr="00F02787" w:rsidRDefault="00C7473D" w:rsidP="005C74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7473D" w:rsidRPr="00F02787" w14:paraId="666DCA5F" w14:textId="77777777" w:rsidTr="005C74DE">
        <w:trPr>
          <w:trHeight w:val="5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1CBD6CB6" w14:textId="77777777" w:rsidR="00C7473D" w:rsidRPr="00F02787" w:rsidRDefault="00C7473D" w:rsidP="005C74DE">
            <w:r w:rsidRPr="00F02787">
              <w:t>Telefonnummer</w:t>
            </w:r>
          </w:p>
        </w:tc>
        <w:tc>
          <w:tcPr>
            <w:tcW w:w="6236" w:type="dxa"/>
          </w:tcPr>
          <w:p w14:paraId="2A003E96" w14:textId="77777777" w:rsidR="00C7473D" w:rsidRPr="00F02787" w:rsidRDefault="00C7473D" w:rsidP="005C74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7473D" w:rsidRPr="00F02787" w14:paraId="5A752C12" w14:textId="77777777" w:rsidTr="005C74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1CF97C1A" w14:textId="77777777" w:rsidR="00C7473D" w:rsidRPr="00F02787" w:rsidRDefault="00C7473D" w:rsidP="005C74DE">
            <w:r>
              <w:t>Adresse for prosjektet</w:t>
            </w:r>
          </w:p>
        </w:tc>
        <w:tc>
          <w:tcPr>
            <w:tcW w:w="6236" w:type="dxa"/>
          </w:tcPr>
          <w:p w14:paraId="2A1A9FE7" w14:textId="77777777" w:rsidR="00C7473D" w:rsidRPr="00F02787" w:rsidRDefault="00C7473D" w:rsidP="005C74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7473D" w:rsidRPr="00F02787" w14:paraId="2FD789A6" w14:textId="77777777" w:rsidTr="005C74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5C288F7F" w14:textId="77777777" w:rsidR="00C7473D" w:rsidRPr="00F02787" w:rsidRDefault="00C7473D" w:rsidP="005C74DE">
            <w:r w:rsidRPr="00F02787">
              <w:t xml:space="preserve">Leveransens </w:t>
            </w:r>
            <w:r>
              <w:t>Nøkkeltall</w:t>
            </w:r>
          </w:p>
        </w:tc>
        <w:tc>
          <w:tcPr>
            <w:tcW w:w="6236" w:type="dxa"/>
          </w:tcPr>
          <w:p w14:paraId="1B15D6A0" w14:textId="77777777" w:rsidR="00C7473D" w:rsidRPr="00F02787" w:rsidRDefault="00C7473D" w:rsidP="005C74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7473D" w:rsidRPr="00F02787" w14:paraId="23EA4712" w14:textId="77777777" w:rsidTr="005C74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7AC870C1" w14:textId="77777777" w:rsidR="00C7473D" w:rsidRPr="00F02787" w:rsidRDefault="00C7473D" w:rsidP="005C74DE">
            <w:r w:rsidRPr="00F02787">
              <w:t xml:space="preserve">Leveransens </w:t>
            </w:r>
            <w:r>
              <w:t>Start og sluttdato</w:t>
            </w:r>
          </w:p>
        </w:tc>
        <w:tc>
          <w:tcPr>
            <w:tcW w:w="6236" w:type="dxa"/>
          </w:tcPr>
          <w:p w14:paraId="769A98F1" w14:textId="77777777" w:rsidR="00C7473D" w:rsidRPr="00F02787" w:rsidRDefault="00C7473D" w:rsidP="005C74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7473D" w:rsidRPr="00F02787" w14:paraId="3EABB2AB" w14:textId="77777777" w:rsidTr="005C74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6DB53835" w14:textId="77777777" w:rsidR="00C7473D" w:rsidRPr="00F02787" w:rsidRDefault="00C7473D" w:rsidP="005C74DE">
            <w:r w:rsidRPr="00F02787">
              <w:t>Offentlig eller privat kunde</w:t>
            </w:r>
          </w:p>
        </w:tc>
        <w:tc>
          <w:tcPr>
            <w:tcW w:w="6236" w:type="dxa"/>
          </w:tcPr>
          <w:p w14:paraId="5C3A2BB5" w14:textId="77777777" w:rsidR="00C7473D" w:rsidRPr="00F02787" w:rsidRDefault="00C7473D" w:rsidP="005C74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7473D" w:rsidRPr="00F02787" w14:paraId="7FC2FD21" w14:textId="77777777" w:rsidTr="005C74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5BF223E2" w14:textId="77777777" w:rsidR="00C7473D" w:rsidRPr="00F02787" w:rsidRDefault="00C7473D" w:rsidP="005C74DE">
            <w:r w:rsidRPr="00F02787">
              <w:t>Beskrivelse av leveransen</w:t>
            </w:r>
            <w:r>
              <w:t xml:space="preserve"> (</w:t>
            </w:r>
            <w:r w:rsidRPr="000E7FD2">
              <w:t>Prosjektbeskrivelse, blant annet hva oppdraget omfattet, gjennomføringsmodell, og hva som ble levert</w:t>
            </w:r>
            <w:r>
              <w:t>), jfr kvalifikasjonskrav</w:t>
            </w:r>
          </w:p>
        </w:tc>
        <w:tc>
          <w:tcPr>
            <w:tcW w:w="6236" w:type="dxa"/>
          </w:tcPr>
          <w:p w14:paraId="7357862A" w14:textId="77777777" w:rsidR="00C7473D" w:rsidRPr="00F02787" w:rsidRDefault="00C7473D" w:rsidP="005C74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15F43D8A" w14:textId="77777777" w:rsidR="00C7473D" w:rsidRDefault="00C7473D" w:rsidP="00F02787"/>
    <w:sectPr w:rsidR="00C7473D" w:rsidSect="00172E8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AF591" w14:textId="77777777" w:rsidR="00CF5DAD" w:rsidRDefault="00CF5DAD" w:rsidP="008A6B54">
      <w:pPr>
        <w:spacing w:after="0" w:line="240" w:lineRule="auto"/>
      </w:pPr>
      <w:r>
        <w:separator/>
      </w:r>
    </w:p>
  </w:endnote>
  <w:endnote w:type="continuationSeparator" w:id="0">
    <w:p w14:paraId="20954C9F" w14:textId="77777777" w:rsidR="00CF5DAD" w:rsidRDefault="00CF5DAD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1900C" w14:textId="77777777" w:rsidR="00F608CC" w:rsidRDefault="00F608CC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418A29F9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5A7A5CDA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2348F921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115691E6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C791E21" w14:textId="034CEF7C" w:rsidR="0001190D" w:rsidRPr="00BD5AA6" w:rsidRDefault="00F50F1D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F50F1D">
            <w:rPr>
              <w:b w:val="0"/>
              <w:bCs/>
              <w:color w:val="003087" w:themeColor="text2"/>
              <w:sz w:val="18"/>
              <w:szCs w:val="18"/>
            </w:rPr>
            <w:t xml:space="preserve">Vedlegg </w:t>
          </w:r>
          <w:r w:rsidR="00C7473D">
            <w:rPr>
              <w:b w:val="0"/>
              <w:bCs/>
              <w:color w:val="003087" w:themeColor="text2"/>
              <w:sz w:val="18"/>
              <w:szCs w:val="18"/>
            </w:rPr>
            <w:t>4</w:t>
          </w:r>
          <w:r w:rsidRPr="00F50F1D">
            <w:rPr>
              <w:b w:val="0"/>
              <w:bCs/>
              <w:color w:val="003087" w:themeColor="text2"/>
              <w:sz w:val="18"/>
              <w:szCs w:val="18"/>
            </w:rPr>
            <w:t xml:space="preserve"> – Svarskjema referanser, versjon 07-2023</w:t>
          </w:r>
        </w:p>
      </w:tc>
      <w:tc>
        <w:tcPr>
          <w:tcW w:w="2500" w:type="pct"/>
          <w:shd w:val="clear" w:color="auto" w:fill="auto"/>
        </w:tcPr>
        <w:p w14:paraId="7D85CEAC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4127F04F" w14:textId="77777777" w:rsidR="004B54E4" w:rsidRPr="0001190D" w:rsidRDefault="004B54E4" w:rsidP="0001190D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4AA8D313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25778CA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70C18218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5DCF570C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9B65026" w14:textId="0B5FF942" w:rsidR="004F084A" w:rsidRPr="00BD5AA6" w:rsidRDefault="00F50F1D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F50F1D">
            <w:rPr>
              <w:b w:val="0"/>
              <w:bCs/>
              <w:color w:val="003087" w:themeColor="text2"/>
              <w:sz w:val="18"/>
              <w:szCs w:val="18"/>
            </w:rPr>
            <w:t>Svarskjema referanser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DB3E80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DB3E80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  <w:shd w:val="clear" w:color="auto" w:fill="auto"/>
        </w:tcPr>
        <w:p w14:paraId="722DB03F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64B526E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357AC" w14:textId="77777777" w:rsidR="00CF5DAD" w:rsidRDefault="00CF5DAD" w:rsidP="008A6B54">
      <w:pPr>
        <w:spacing w:after="0" w:line="240" w:lineRule="auto"/>
      </w:pPr>
      <w:r>
        <w:separator/>
      </w:r>
    </w:p>
  </w:footnote>
  <w:footnote w:type="continuationSeparator" w:id="0">
    <w:p w14:paraId="031C52A4" w14:textId="77777777" w:rsidR="00CF5DAD" w:rsidRDefault="00CF5DAD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87EE0" w14:textId="77777777" w:rsidR="00F608CC" w:rsidRDefault="00F608CC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419A3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082E683C" wp14:editId="77618D5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17BB" w14:textId="0634C445" w:rsidR="004F084A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478A170" wp14:editId="52D64DAE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  <w:r w:rsidR="004D57CA">
      <w:rPr>
        <w:sz w:val="18"/>
        <w:szCs w:val="18"/>
      </w:rPr>
      <w:t xml:space="preserve"> Saksnr: 202</w:t>
    </w:r>
    <w:r w:rsidR="00DA7ED9">
      <w:rPr>
        <w:sz w:val="18"/>
        <w:szCs w:val="18"/>
      </w:rPr>
      <w:t>5</w:t>
    </w:r>
    <w:r w:rsidR="004D57CA">
      <w:rPr>
        <w:sz w:val="18"/>
        <w:szCs w:val="18"/>
      </w:rPr>
      <w:t>/</w:t>
    </w:r>
    <w:r w:rsidR="007B48B0">
      <w:rPr>
        <w:sz w:val="18"/>
        <w:szCs w:val="18"/>
      </w:rPr>
      <w:t>59827</w:t>
    </w:r>
  </w:p>
  <w:p w14:paraId="765A5337" w14:textId="6C638015" w:rsidR="004D57CA" w:rsidRDefault="00030602" w:rsidP="004D57CA">
    <w:pPr>
      <w:pStyle w:val="Topptekst"/>
      <w:jc w:val="right"/>
      <w:rPr>
        <w:sz w:val="18"/>
        <w:szCs w:val="18"/>
      </w:rPr>
    </w:pPr>
    <w:r>
      <w:rPr>
        <w:sz w:val="18"/>
        <w:szCs w:val="18"/>
      </w:rPr>
      <w:t>Ombygging Angabygget</w:t>
    </w:r>
  </w:p>
  <w:p w14:paraId="02376543" w14:textId="0C6C287F" w:rsidR="004D57CA" w:rsidRPr="005E3FC0" w:rsidRDefault="00DA7ED9" w:rsidP="004D57CA">
    <w:pPr>
      <w:pStyle w:val="Topptekst"/>
      <w:jc w:val="right"/>
      <w:rPr>
        <w:sz w:val="18"/>
        <w:szCs w:val="18"/>
      </w:rPr>
    </w:pPr>
    <w:r>
      <w:rPr>
        <w:sz w:val="18"/>
        <w:szCs w:val="18"/>
      </w:rPr>
      <w:t xml:space="preserve">Entreprise </w:t>
    </w:r>
    <w:r w:rsidR="00872412" w:rsidRPr="00872412">
      <w:rPr>
        <w:sz w:val="18"/>
        <w:szCs w:val="18"/>
      </w:rPr>
      <w:t>K201 – Bygg, innvendig arbeid og fasader</w:t>
    </w:r>
    <w:r w:rsidR="004D57CA" w:rsidRPr="002E423F">
      <w:rPr>
        <w:sz w:val="18"/>
        <w:szCs w:val="18"/>
      </w:rPr>
      <w:t xml:space="preserve">, Helse </w:t>
    </w:r>
    <w:r w:rsidR="00030602">
      <w:rPr>
        <w:sz w:val="18"/>
        <w:szCs w:val="18"/>
      </w:rPr>
      <w:t>F</w:t>
    </w:r>
    <w:r w:rsidR="00F608CC">
      <w:rPr>
        <w:sz w:val="18"/>
        <w:szCs w:val="18"/>
      </w:rPr>
      <w:t>ørde</w:t>
    </w:r>
    <w:r w:rsidR="004D57CA" w:rsidRPr="002E423F">
      <w:rPr>
        <w:sz w:val="18"/>
        <w:szCs w:val="18"/>
      </w:rPr>
      <w:t xml:space="preserve"> HF</w:t>
    </w:r>
  </w:p>
  <w:p w14:paraId="00346D86" w14:textId="77777777" w:rsidR="004D57CA" w:rsidRPr="005E3FC0" w:rsidRDefault="004D57CA" w:rsidP="005E3FC0">
    <w:pPr>
      <w:pStyle w:val="Topptekst"/>
      <w:jc w:val="righ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434586"/>
    <w:multiLevelType w:val="multilevel"/>
    <w:tmpl w:val="E8F0D1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1243493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F1D"/>
    <w:rsid w:val="0001190D"/>
    <w:rsid w:val="000169B0"/>
    <w:rsid w:val="00021F2E"/>
    <w:rsid w:val="000278C9"/>
    <w:rsid w:val="00030602"/>
    <w:rsid w:val="0003595F"/>
    <w:rsid w:val="00061D42"/>
    <w:rsid w:val="00066FAD"/>
    <w:rsid w:val="000975AC"/>
    <w:rsid w:val="000C7606"/>
    <w:rsid w:val="000E3D69"/>
    <w:rsid w:val="000F11A5"/>
    <w:rsid w:val="001457DD"/>
    <w:rsid w:val="001647FA"/>
    <w:rsid w:val="00165413"/>
    <w:rsid w:val="00172E83"/>
    <w:rsid w:val="00174C26"/>
    <w:rsid w:val="00234B11"/>
    <w:rsid w:val="00267C43"/>
    <w:rsid w:val="0027071B"/>
    <w:rsid w:val="002A4501"/>
    <w:rsid w:val="002C03B4"/>
    <w:rsid w:val="002C18CB"/>
    <w:rsid w:val="002C5C80"/>
    <w:rsid w:val="002D33F1"/>
    <w:rsid w:val="002E3C7F"/>
    <w:rsid w:val="002F21B1"/>
    <w:rsid w:val="00311005"/>
    <w:rsid w:val="003924A9"/>
    <w:rsid w:val="003C7810"/>
    <w:rsid w:val="003D3F41"/>
    <w:rsid w:val="00400A8F"/>
    <w:rsid w:val="00402EAE"/>
    <w:rsid w:val="00421342"/>
    <w:rsid w:val="004454BD"/>
    <w:rsid w:val="00463238"/>
    <w:rsid w:val="0047732F"/>
    <w:rsid w:val="00486A77"/>
    <w:rsid w:val="004B54E4"/>
    <w:rsid w:val="004D57CA"/>
    <w:rsid w:val="004F084A"/>
    <w:rsid w:val="00512B3B"/>
    <w:rsid w:val="00522354"/>
    <w:rsid w:val="005703FD"/>
    <w:rsid w:val="005E3FC0"/>
    <w:rsid w:val="005E61C2"/>
    <w:rsid w:val="005F5862"/>
    <w:rsid w:val="0067352D"/>
    <w:rsid w:val="006837C3"/>
    <w:rsid w:val="006F312A"/>
    <w:rsid w:val="007533F7"/>
    <w:rsid w:val="007547E2"/>
    <w:rsid w:val="0076237F"/>
    <w:rsid w:val="00771457"/>
    <w:rsid w:val="007B48B0"/>
    <w:rsid w:val="007D00AD"/>
    <w:rsid w:val="007F13FF"/>
    <w:rsid w:val="0081186E"/>
    <w:rsid w:val="0082344F"/>
    <w:rsid w:val="00872412"/>
    <w:rsid w:val="00884491"/>
    <w:rsid w:val="008961BF"/>
    <w:rsid w:val="008A1521"/>
    <w:rsid w:val="008A6B54"/>
    <w:rsid w:val="008F2B11"/>
    <w:rsid w:val="00907B33"/>
    <w:rsid w:val="00922ED6"/>
    <w:rsid w:val="00926260"/>
    <w:rsid w:val="0095537D"/>
    <w:rsid w:val="009A1A4C"/>
    <w:rsid w:val="009A3E11"/>
    <w:rsid w:val="009B4D02"/>
    <w:rsid w:val="009C7E5D"/>
    <w:rsid w:val="009D102C"/>
    <w:rsid w:val="009F7F53"/>
    <w:rsid w:val="00A13B9A"/>
    <w:rsid w:val="00A15CA7"/>
    <w:rsid w:val="00A646EA"/>
    <w:rsid w:val="00A659C6"/>
    <w:rsid w:val="00AA1652"/>
    <w:rsid w:val="00AE3BC9"/>
    <w:rsid w:val="00B254A8"/>
    <w:rsid w:val="00B30A4F"/>
    <w:rsid w:val="00B30EB4"/>
    <w:rsid w:val="00B656CC"/>
    <w:rsid w:val="00BC7511"/>
    <w:rsid w:val="00BD5AA6"/>
    <w:rsid w:val="00C37AEC"/>
    <w:rsid w:val="00C71A76"/>
    <w:rsid w:val="00C7473D"/>
    <w:rsid w:val="00C80220"/>
    <w:rsid w:val="00CB354A"/>
    <w:rsid w:val="00CC0CDA"/>
    <w:rsid w:val="00CD0276"/>
    <w:rsid w:val="00CF5DAD"/>
    <w:rsid w:val="00D0738E"/>
    <w:rsid w:val="00D25402"/>
    <w:rsid w:val="00D549FA"/>
    <w:rsid w:val="00D621AE"/>
    <w:rsid w:val="00D758FB"/>
    <w:rsid w:val="00D869B4"/>
    <w:rsid w:val="00DA7ED9"/>
    <w:rsid w:val="00DB388E"/>
    <w:rsid w:val="00DB3E80"/>
    <w:rsid w:val="00E3138E"/>
    <w:rsid w:val="00EA45CB"/>
    <w:rsid w:val="00EB13E8"/>
    <w:rsid w:val="00EB5F17"/>
    <w:rsid w:val="00ED29B3"/>
    <w:rsid w:val="00ED6B96"/>
    <w:rsid w:val="00F139BA"/>
    <w:rsid w:val="00F141F6"/>
    <w:rsid w:val="00F22DA7"/>
    <w:rsid w:val="00F300FC"/>
    <w:rsid w:val="00F3117C"/>
    <w:rsid w:val="00F3344C"/>
    <w:rsid w:val="00F43EF4"/>
    <w:rsid w:val="00F50F1D"/>
    <w:rsid w:val="00F604BA"/>
    <w:rsid w:val="00F608CC"/>
    <w:rsid w:val="00F6667E"/>
    <w:rsid w:val="00F852D0"/>
    <w:rsid w:val="00F93E4E"/>
    <w:rsid w:val="00FA1CD0"/>
    <w:rsid w:val="00FB543B"/>
    <w:rsid w:val="00FD6AD8"/>
    <w:rsid w:val="00FF6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64A563"/>
  <w15:chartTrackingRefBased/>
  <w15:docId w15:val="{CA1995E5-B108-475E-BFA6-30827C2AC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Revisjon">
    <w:name w:val="Revision"/>
    <w:hidden/>
    <w:uiPriority w:val="99"/>
    <w:semiHidden/>
    <w:rsid w:val="007B48B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552B49DC164943B8803027E48E55F8" ma:contentTypeVersion="3" ma:contentTypeDescription="Opprett et nytt dokument." ma:contentTypeScope="" ma:versionID="d039c295b591031621b9e02ff7f2c7d6">
  <xsd:schema xmlns:xsd="http://www.w3.org/2001/XMLSchema" xmlns:xs="http://www.w3.org/2001/XMLSchema" xmlns:p="http://schemas.microsoft.com/office/2006/metadata/properties" xmlns:ns2="603838d3-d3ef-4d60-a2ef-18c7aefb0177" targetNamespace="http://schemas.microsoft.com/office/2006/metadata/properties" ma:root="true" ma:fieldsID="2ffc78d02d5fbc30f4b47cc56a295dce" ns2:_="">
    <xsd:import namespace="603838d3-d3ef-4d60-a2ef-18c7aefb01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3838d3-d3ef-4d60-a2ef-18c7aefb01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A7819C-BE1F-4167-A4F5-898DD8379F0C}">
  <ds:schemaRefs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www.w3.org/XML/1998/namespace"/>
    <ds:schemaRef ds:uri="http://schemas.openxmlformats.org/package/2006/metadata/core-properties"/>
    <ds:schemaRef ds:uri="603838d3-d3ef-4d60-a2ef-18c7aefb0177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53E29718-A670-40DF-9993-B2771891E4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3838d3-d3ef-4d60-a2ef-18c7aefb01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EB579A-5ABF-4ED4-BB90-29B6936968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19</TotalTime>
  <Pages>2</Pages>
  <Words>249</Words>
  <Characters>1323</Characters>
  <Application>Microsoft Office Word</Application>
  <DocSecurity>0</DocSecurity>
  <Lines>11</Lines>
  <Paragraphs>3</Paragraphs>
  <ScaleCrop>false</ScaleCrop>
  <Company/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Eirik Lekven</cp:lastModifiedBy>
  <cp:revision>25</cp:revision>
  <dcterms:created xsi:type="dcterms:W3CDTF">2023-07-07T13:05:00Z</dcterms:created>
  <dcterms:modified xsi:type="dcterms:W3CDTF">2026-05-21T08:12:00Z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29600</vt:r8>
  </property>
  <property fmtid="{D5CDD505-2E9C-101B-9397-08002B2CF9AE}" pid="3" name="xd_ProgID">
    <vt:lpwstr/>
  </property>
  <property fmtid="{D5CDD505-2E9C-101B-9397-08002B2CF9AE}" pid="4" name="ContentTypeId">
    <vt:lpwstr>0x010100CB552B49DC164943B8803027E48E55F8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TriggerFlowInfo">
    <vt:lpwstr/>
  </property>
  <property fmtid="{D5CDD505-2E9C-101B-9397-08002B2CF9AE}" pid="10" name="_ExtendedDescription">
    <vt:lpwstr/>
  </property>
  <property fmtid="{D5CDD505-2E9C-101B-9397-08002B2CF9AE}" pid="11" name="MSIP_Label_d291ddcc-9a90-46b7-a727-d19b3ec4b730_Enabled">
    <vt:lpwstr>true</vt:lpwstr>
  </property>
  <property fmtid="{D5CDD505-2E9C-101B-9397-08002B2CF9AE}" pid="12" name="MSIP_Label_d291ddcc-9a90-46b7-a727-d19b3ec4b730_SetDate">
    <vt:lpwstr>2025-03-06T09:24:09Z</vt:lpwstr>
  </property>
  <property fmtid="{D5CDD505-2E9C-101B-9397-08002B2CF9AE}" pid="13" name="MSIP_Label_d291ddcc-9a90-46b7-a727-d19b3ec4b730_Method">
    <vt:lpwstr>Standard</vt:lpwstr>
  </property>
  <property fmtid="{D5CDD505-2E9C-101B-9397-08002B2CF9AE}" pid="14" name="MSIP_Label_d291ddcc-9a90-46b7-a727-d19b3ec4b730_Name">
    <vt:lpwstr>Åpen</vt:lpwstr>
  </property>
  <property fmtid="{D5CDD505-2E9C-101B-9397-08002B2CF9AE}" pid="15" name="MSIP_Label_d291ddcc-9a90-46b7-a727-d19b3ec4b730_SiteId">
    <vt:lpwstr>bdcbe535-f3cf-49f5-8a6a-fb6d98dc7837</vt:lpwstr>
  </property>
  <property fmtid="{D5CDD505-2E9C-101B-9397-08002B2CF9AE}" pid="16" name="MSIP_Label_d291ddcc-9a90-46b7-a727-d19b3ec4b730_ActionId">
    <vt:lpwstr>16dd9ab8-bcaf-446e-98ed-7250319a9b58</vt:lpwstr>
  </property>
  <property fmtid="{D5CDD505-2E9C-101B-9397-08002B2CF9AE}" pid="17" name="MSIP_Label_d291ddcc-9a90-46b7-a727-d19b3ec4b730_ContentBits">
    <vt:lpwstr>0</vt:lpwstr>
  </property>
  <property fmtid="{D5CDD505-2E9C-101B-9397-08002B2CF9AE}" pid="18" name="c706b671796746379fc435e5ab8acaf9">
    <vt:lpwstr>Kladd|b4b6a614-00e1-4169-90bb-f9dbedae6a98</vt:lpwstr>
  </property>
  <property fmtid="{D5CDD505-2E9C-101B-9397-08002B2CF9AE}" pid="19" name="SHIBusinessFunction">
    <vt:lpwstr/>
  </property>
  <property fmtid="{D5CDD505-2E9C-101B-9397-08002B2CF9AE}" pid="20" name="SHICategory">
    <vt:lpwstr/>
  </property>
  <property fmtid="{D5CDD505-2E9C-101B-9397-08002B2CF9AE}" pid="21" name="SHIJournalType">
    <vt:lpwstr/>
  </property>
  <property fmtid="{D5CDD505-2E9C-101B-9397-08002B2CF9AE}" pid="22" name="SHIBusinessUnit">
    <vt:lpwstr/>
  </property>
  <property fmtid="{D5CDD505-2E9C-101B-9397-08002B2CF9AE}" pid="23" name="TaxCatchAll">
    <vt:lpwstr>1;#Kladd|b4b6a614-00e1-4169-90bb-f9dbedae6a98</vt:lpwstr>
  </property>
  <property fmtid="{D5CDD505-2E9C-101B-9397-08002B2CF9AE}" pid="24" name="SHIStatus">
    <vt:lpwstr>1;#Kladd|b4b6a614-00e1-4169-90bb-f9dbedae6a98</vt:lpwstr>
  </property>
  <property fmtid="{D5CDD505-2E9C-101B-9397-08002B2CF9AE}" pid="25" name="SHIArchiveKey">
    <vt:lpwstr/>
  </property>
  <property fmtid="{D5CDD505-2E9C-101B-9397-08002B2CF9AE}" pid="26" name="eddf1c2c1da842e2bc8d48adb607c365">
    <vt:lpwstr/>
  </property>
  <property fmtid="{D5CDD505-2E9C-101B-9397-08002B2CF9AE}" pid="27" name="MediaServiceImageTags">
    <vt:lpwstr/>
  </property>
  <property fmtid="{D5CDD505-2E9C-101B-9397-08002B2CF9AE}" pid="28" name="mb0d347ee0664214bffb1328b3228b3b">
    <vt:lpwstr/>
  </property>
  <property fmtid="{D5CDD505-2E9C-101B-9397-08002B2CF9AE}" pid="29" name="f692c5fbbf584dd1b4cdb2fc07ec6741">
    <vt:lpwstr/>
  </property>
  <property fmtid="{D5CDD505-2E9C-101B-9397-08002B2CF9AE}" pid="30" name="cd34d7d8f9d8445ca63dd03b5376680a">
    <vt:lpwstr/>
  </property>
  <property fmtid="{D5CDD505-2E9C-101B-9397-08002B2CF9AE}" pid="31" name="lda629c15bae4e91aa6c7e8cbbdfc8b6">
    <vt:lpwstr/>
  </property>
</Properties>
</file>